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7B21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WESTFELD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fl.1465)</w:t>
      </w:r>
    </w:p>
    <w:p w14:paraId="60055AE8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Fillingham. Yeoman.</w:t>
      </w:r>
    </w:p>
    <w:p w14:paraId="487D5FC8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</w:p>
    <w:p w14:paraId="0CD04BE8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</w:p>
    <w:p w14:paraId="2DFCCB5D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1465</w:t>
      </w:r>
      <w:r>
        <w:rPr>
          <w:rFonts w:cs="Times New Roman"/>
          <w:szCs w:val="24"/>
          <w:lang w:val="en-GB"/>
        </w:rPr>
        <w:tab/>
        <w:t>Richard Maryat of Lincoln(q.v.) brought a plaint of debt against him and</w:t>
      </w:r>
    </w:p>
    <w:p w14:paraId="56127E95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Richard Terres of Boston(q.v.).</w:t>
      </w:r>
    </w:p>
    <w:p w14:paraId="1E8F0521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07796">
          <w:rPr>
            <w:rStyle w:val="Hyperlink"/>
            <w:rFonts w:cs="Times New Roman"/>
            <w:szCs w:val="24"/>
            <w:lang w:val="en-GB"/>
          </w:rPr>
          <w:t>http://aalt.law.uh.edu/Indices/CP40Indices/CP40no814/CP40no814Pl.htm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FC48526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</w:p>
    <w:p w14:paraId="6134EB8E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</w:p>
    <w:p w14:paraId="463D7E07" w14:textId="77777777" w:rsidR="0021612E" w:rsidRDefault="0021612E" w:rsidP="0021612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9 January 2024</w:t>
      </w:r>
    </w:p>
    <w:p w14:paraId="10937C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0B91" w14:textId="77777777" w:rsidR="0021612E" w:rsidRDefault="0021612E" w:rsidP="009139A6">
      <w:r>
        <w:separator/>
      </w:r>
    </w:p>
  </w:endnote>
  <w:endnote w:type="continuationSeparator" w:id="0">
    <w:p w14:paraId="0FB65577" w14:textId="77777777" w:rsidR="0021612E" w:rsidRDefault="002161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2E5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C4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AE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D49D7" w14:textId="77777777" w:rsidR="0021612E" w:rsidRDefault="0021612E" w:rsidP="009139A6">
      <w:r>
        <w:separator/>
      </w:r>
    </w:p>
  </w:footnote>
  <w:footnote w:type="continuationSeparator" w:id="0">
    <w:p w14:paraId="43843544" w14:textId="77777777" w:rsidR="0021612E" w:rsidRDefault="002161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B8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03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11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12E"/>
    <w:rsid w:val="000666E0"/>
    <w:rsid w:val="0021612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BDAD"/>
  <w15:chartTrackingRefBased/>
  <w15:docId w15:val="{18D10257-B7AF-4D4C-A541-FB044FAE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61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2024-01-15T16:24:00Z</dcterms:created>
  <dcterms:modified xsi:type="dcterms:W3CDTF">2024-01-15T16:25:00Z</dcterms:modified>
</cp:coreProperties>
</file>